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321" w:rsidRPr="00CA7C3D" w:rsidRDefault="00F44321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F44321" w:rsidRPr="00CA7C3D" w:rsidRDefault="00F44321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F44321" w:rsidRPr="00CA7C3D" w:rsidRDefault="00F44321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F44321" w:rsidRPr="00CA7C3D" w:rsidRDefault="00F44321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F44321" w:rsidRPr="00CA7C3D" w:rsidRDefault="00F44321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25.11.2022 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346</w:t>
      </w:r>
    </w:p>
    <w:p w:rsidR="00F44321" w:rsidRPr="00CA7C3D" w:rsidRDefault="00F44321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F44321" w:rsidRPr="00CA7C3D" w:rsidRDefault="00F44321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Ивайтенского сельского поселения Унечского муниципального района Брянской области</w:t>
      </w:r>
    </w:p>
    <w:p w:rsidR="00F44321" w:rsidRPr="00CA7C3D" w:rsidRDefault="00F44321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F44321" w:rsidRPr="00FC5F2F" w:rsidRDefault="00F44321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36</w:t>
      </w:r>
      <w:r w:rsidRPr="00FC5F2F">
        <w:t xml:space="preserve"> «Об утверждении Генерального плана</w:t>
      </w:r>
      <w:r>
        <w:t xml:space="preserve"> Ивайтенского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6-26)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F44321" w:rsidRDefault="00F44321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F44321" w:rsidRPr="00336C1F" w:rsidRDefault="00F44321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F44321" w:rsidRPr="00F13FF3" w:rsidRDefault="00F44321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F44321" w:rsidRPr="00F13FF3" w:rsidRDefault="00F44321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293360</w:t>
      </w:r>
      <w:r w:rsidRPr="00F13FF3">
        <w:rPr>
          <w:lang w:eastAsia="ru-RU"/>
        </w:rPr>
        <w:t>кв.м;</w:t>
      </w:r>
    </w:p>
    <w:p w:rsidR="00F44321" w:rsidRPr="00F13FF3" w:rsidRDefault="00F44321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Ивайтенское</w:t>
      </w:r>
      <w:r w:rsidRPr="00F13FF3">
        <w:rPr>
          <w:lang w:eastAsia="ru-RU"/>
        </w:rPr>
        <w:t xml:space="preserve"> сельское поселение;</w:t>
      </w:r>
    </w:p>
    <w:p w:rsidR="00F44321" w:rsidRPr="00250EE0" w:rsidRDefault="00F44321" w:rsidP="00CB6606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>
        <w:rPr>
          <w:lang w:eastAsia="ru-RU"/>
        </w:rPr>
        <w:t xml:space="preserve"> </w:t>
      </w:r>
      <w:r w:rsidRPr="00250EE0">
        <w:rPr>
          <w:lang w:eastAsia="ru-RU"/>
        </w:rPr>
        <w:t xml:space="preserve">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.8</w:t>
      </w:r>
      <w:r w:rsidRPr="00250EE0">
        <w:rPr>
          <w:lang w:eastAsia="ru-RU"/>
        </w:rPr>
        <w:t xml:space="preserve">;  </w:t>
      </w:r>
    </w:p>
    <w:p w:rsidR="00F44321" w:rsidRDefault="00F44321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F44321" w:rsidRPr="00250EE0" w:rsidRDefault="00F4432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>2</w:t>
      </w:r>
      <w:r w:rsidRPr="00250EE0">
        <w:rPr>
          <w:lang w:eastAsia="ru-RU"/>
        </w:rPr>
        <w:t>):</w:t>
      </w:r>
    </w:p>
    <w:p w:rsidR="00F44321" w:rsidRPr="00250EE0" w:rsidRDefault="00F4432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59320</w:t>
      </w:r>
      <w:r w:rsidRPr="00250EE0">
        <w:rPr>
          <w:lang w:eastAsia="ru-RU"/>
        </w:rPr>
        <w:t>кв.м;</w:t>
      </w:r>
    </w:p>
    <w:p w:rsidR="00F44321" w:rsidRPr="00250EE0" w:rsidRDefault="00F4432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Ивайтенское </w:t>
      </w:r>
      <w:r w:rsidRPr="00250EE0">
        <w:rPr>
          <w:lang w:eastAsia="ru-RU"/>
        </w:rPr>
        <w:t>сельское  поселение;</w:t>
      </w:r>
    </w:p>
    <w:p w:rsidR="00F44321" w:rsidRPr="00250EE0" w:rsidRDefault="00F4432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</w:t>
      </w:r>
      <w:bookmarkStart w:id="1" w:name="_Hlk118199630"/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  <w:bookmarkEnd w:id="1"/>
    </w:p>
    <w:p w:rsidR="00F44321" w:rsidRPr="00250EE0" w:rsidRDefault="00F44321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F44321" w:rsidRPr="00250EE0" w:rsidRDefault="00F44321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3.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>3</w:t>
      </w:r>
      <w:r w:rsidRPr="00250EE0">
        <w:rPr>
          <w:lang w:eastAsia="ru-RU"/>
        </w:rPr>
        <w:t>):</w:t>
      </w:r>
    </w:p>
    <w:p w:rsidR="00F44321" w:rsidRPr="00250EE0" w:rsidRDefault="00F44321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170188</w:t>
      </w:r>
      <w:r w:rsidRPr="00250EE0">
        <w:rPr>
          <w:lang w:eastAsia="ru-RU"/>
        </w:rPr>
        <w:t>кв.м;</w:t>
      </w:r>
    </w:p>
    <w:p w:rsidR="00F44321" w:rsidRPr="00250EE0" w:rsidRDefault="00F44321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Ивайтенское</w:t>
      </w:r>
      <w:r w:rsidRPr="00250EE0">
        <w:rPr>
          <w:lang w:eastAsia="ru-RU"/>
        </w:rPr>
        <w:t xml:space="preserve">  сельское  поселение;</w:t>
      </w:r>
    </w:p>
    <w:p w:rsidR="00F44321" w:rsidRPr="00250EE0" w:rsidRDefault="00F44321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F44321" w:rsidRPr="00F13FF3" w:rsidRDefault="00F44321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F44321" w:rsidRPr="00250EE0" w:rsidRDefault="00F44321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4.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>4</w:t>
      </w:r>
      <w:r w:rsidRPr="00250EE0">
        <w:rPr>
          <w:lang w:eastAsia="ru-RU"/>
        </w:rPr>
        <w:t>):</w:t>
      </w:r>
    </w:p>
    <w:p w:rsidR="00F44321" w:rsidRPr="00250EE0" w:rsidRDefault="00F44321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584430</w:t>
      </w:r>
      <w:r w:rsidRPr="00250EE0">
        <w:rPr>
          <w:lang w:eastAsia="ru-RU"/>
        </w:rPr>
        <w:t>кв.м;</w:t>
      </w:r>
    </w:p>
    <w:p w:rsidR="00F44321" w:rsidRPr="00250EE0" w:rsidRDefault="00F44321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Ивайтенское </w:t>
      </w:r>
      <w:r w:rsidRPr="00250EE0">
        <w:rPr>
          <w:lang w:eastAsia="ru-RU"/>
        </w:rPr>
        <w:t>сельское  поселение;</w:t>
      </w:r>
    </w:p>
    <w:p w:rsidR="00F44321" w:rsidRPr="00250EE0" w:rsidRDefault="00F44321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F44321" w:rsidRPr="00F13FF3" w:rsidRDefault="00F44321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bookmarkEnd w:id="0"/>
    <w:p w:rsidR="00F44321" w:rsidRPr="00F13FF3" w:rsidRDefault="00F44321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F44321" w:rsidRPr="00F13FF3" w:rsidRDefault="00F44321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F44321" w:rsidRPr="0050051F" w:rsidRDefault="00F44321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F44321" w:rsidRPr="0050051F" w:rsidRDefault="00F44321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8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F44321" w:rsidRPr="0050051F" w:rsidRDefault="00F44321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9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F44321" w:rsidRDefault="00F44321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10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F44321" w:rsidRDefault="00F44321" w:rsidP="00095619">
      <w:pPr>
        <w:spacing w:line="240" w:lineRule="auto"/>
        <w:jc w:val="both"/>
        <w:rPr>
          <w:lang w:eastAsia="ru-RU"/>
        </w:rPr>
      </w:pPr>
    </w:p>
    <w:p w:rsidR="00F44321" w:rsidRDefault="00F44321" w:rsidP="00095619">
      <w:pPr>
        <w:spacing w:line="240" w:lineRule="auto"/>
        <w:rPr>
          <w:lang w:eastAsia="ru-RU"/>
        </w:rPr>
      </w:pPr>
    </w:p>
    <w:p w:rsidR="00F44321" w:rsidRPr="0050051F" w:rsidRDefault="00F44321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                                                                      А.М. Кусков</w:t>
      </w:r>
    </w:p>
    <w:p w:rsidR="00F44321" w:rsidRPr="0050051F" w:rsidRDefault="00F44321" w:rsidP="00095619">
      <w:pPr>
        <w:spacing w:line="240" w:lineRule="auto"/>
        <w:rPr>
          <w:lang w:eastAsia="ru-RU"/>
        </w:rPr>
      </w:pPr>
    </w:p>
    <w:p w:rsidR="00F44321" w:rsidRPr="0050051F" w:rsidRDefault="00F44321" w:rsidP="00095619">
      <w:pPr>
        <w:spacing w:line="240" w:lineRule="auto"/>
        <w:rPr>
          <w:lang w:eastAsia="ru-RU"/>
        </w:rPr>
      </w:pPr>
    </w:p>
    <w:p w:rsidR="00F44321" w:rsidRPr="00060422" w:rsidRDefault="00F44321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F44321" w:rsidRPr="00336C1F" w:rsidRDefault="00F44321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F44321" w:rsidRPr="00336C1F" w:rsidSect="00812BA3">
      <w:pgSz w:w="11906" w:h="16838" w:code="9"/>
      <w:pgMar w:top="851" w:right="567" w:bottom="0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321" w:rsidRDefault="00F44321" w:rsidP="006F0F01">
      <w:pPr>
        <w:spacing w:line="240" w:lineRule="auto"/>
      </w:pPr>
      <w:r>
        <w:separator/>
      </w:r>
    </w:p>
  </w:endnote>
  <w:endnote w:type="continuationSeparator" w:id="1">
    <w:p w:rsidR="00F44321" w:rsidRDefault="00F44321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321" w:rsidRDefault="00F44321" w:rsidP="006F0F01">
      <w:pPr>
        <w:spacing w:line="240" w:lineRule="auto"/>
      </w:pPr>
      <w:r>
        <w:separator/>
      </w:r>
    </w:p>
  </w:footnote>
  <w:footnote w:type="continuationSeparator" w:id="1">
    <w:p w:rsidR="00F44321" w:rsidRDefault="00F44321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4A94"/>
    <w:rsid w:val="00032503"/>
    <w:rsid w:val="00060422"/>
    <w:rsid w:val="00061BCE"/>
    <w:rsid w:val="00067840"/>
    <w:rsid w:val="00073686"/>
    <w:rsid w:val="00095619"/>
    <w:rsid w:val="000C24D9"/>
    <w:rsid w:val="000C5ECC"/>
    <w:rsid w:val="000D5161"/>
    <w:rsid w:val="000F29FE"/>
    <w:rsid w:val="0010643C"/>
    <w:rsid w:val="00120638"/>
    <w:rsid w:val="001A43AC"/>
    <w:rsid w:val="001B11B3"/>
    <w:rsid w:val="001B5E70"/>
    <w:rsid w:val="001F0C9A"/>
    <w:rsid w:val="00250EE0"/>
    <w:rsid w:val="00263661"/>
    <w:rsid w:val="002667AF"/>
    <w:rsid w:val="00271EEF"/>
    <w:rsid w:val="002B5F44"/>
    <w:rsid w:val="00336C1F"/>
    <w:rsid w:val="00370C22"/>
    <w:rsid w:val="00372606"/>
    <w:rsid w:val="00453CB3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024B7"/>
    <w:rsid w:val="00523E6E"/>
    <w:rsid w:val="00544245"/>
    <w:rsid w:val="005538FA"/>
    <w:rsid w:val="00557778"/>
    <w:rsid w:val="0057130B"/>
    <w:rsid w:val="00587744"/>
    <w:rsid w:val="005B7825"/>
    <w:rsid w:val="005C384D"/>
    <w:rsid w:val="005F32CF"/>
    <w:rsid w:val="005F3D37"/>
    <w:rsid w:val="00664215"/>
    <w:rsid w:val="0069515C"/>
    <w:rsid w:val="006B355E"/>
    <w:rsid w:val="006B5B5F"/>
    <w:rsid w:val="006D1CA3"/>
    <w:rsid w:val="006E6110"/>
    <w:rsid w:val="006F0F01"/>
    <w:rsid w:val="006F3730"/>
    <w:rsid w:val="00764993"/>
    <w:rsid w:val="007D0FA1"/>
    <w:rsid w:val="007D572E"/>
    <w:rsid w:val="00812BA3"/>
    <w:rsid w:val="00817FCC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57BBE"/>
    <w:rsid w:val="00986B73"/>
    <w:rsid w:val="009E0AD9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0260"/>
    <w:rsid w:val="00BC14E3"/>
    <w:rsid w:val="00BF05C8"/>
    <w:rsid w:val="00C14927"/>
    <w:rsid w:val="00C17BCE"/>
    <w:rsid w:val="00C27A5F"/>
    <w:rsid w:val="00C64F97"/>
    <w:rsid w:val="00C85A88"/>
    <w:rsid w:val="00CA7C3D"/>
    <w:rsid w:val="00CB6606"/>
    <w:rsid w:val="00D07175"/>
    <w:rsid w:val="00D71959"/>
    <w:rsid w:val="00DC310F"/>
    <w:rsid w:val="00DC35FF"/>
    <w:rsid w:val="00DE4856"/>
    <w:rsid w:val="00E311BA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4321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72E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047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211</TotalTime>
  <Pages>2</Pages>
  <Words>772</Words>
  <Characters>4407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31</cp:revision>
  <cp:lastPrinted>2022-11-24T15:16:00Z</cp:lastPrinted>
  <dcterms:created xsi:type="dcterms:W3CDTF">2021-06-24T09:26:00Z</dcterms:created>
  <dcterms:modified xsi:type="dcterms:W3CDTF">2022-11-28T09:05:00Z</dcterms:modified>
</cp:coreProperties>
</file>